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3C1" w:rsidRPr="00E30BC0" w:rsidRDefault="006D33C1" w:rsidP="00E30BC0">
      <w:pPr>
        <w:ind w:left="7088"/>
        <w:jc w:val="right"/>
      </w:pPr>
      <w:r w:rsidRPr="00E30BC0">
        <w:t xml:space="preserve">Приложение </w:t>
      </w:r>
      <w:r w:rsidR="00236353" w:rsidRPr="00E30BC0">
        <w:t>4</w:t>
      </w:r>
      <w:r w:rsidRPr="00E30BC0">
        <w:t xml:space="preserve"> </w:t>
      </w:r>
    </w:p>
    <w:p w:rsidR="00E30BC0" w:rsidRDefault="00E30BC0" w:rsidP="00E30BC0">
      <w:pPr>
        <w:spacing w:after="240"/>
        <w:ind w:left="7088"/>
      </w:pPr>
    </w:p>
    <w:p w:rsidR="00500A59" w:rsidRPr="00E30BC0" w:rsidRDefault="00500A59" w:rsidP="00E30BC0">
      <w:pPr>
        <w:spacing w:after="240"/>
        <w:ind w:left="7088"/>
      </w:pPr>
      <w:proofErr w:type="gramStart"/>
      <w:r w:rsidRPr="00E30BC0">
        <w:t>УТВЕРЖДЕНА</w:t>
      </w:r>
      <w:proofErr w:type="gramEnd"/>
      <w:r w:rsidRPr="00E30BC0">
        <w:br/>
        <w:t>распоряжением Правительства Российской Федерации</w:t>
      </w:r>
      <w:r w:rsidRPr="00E30BC0">
        <w:br/>
        <w:t>от 28 декабря 2016 г. № 2867-р</w:t>
      </w:r>
    </w:p>
    <w:p w:rsidR="00500A59" w:rsidRDefault="00500A59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500A59" w:rsidRDefault="00500A59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 w:rsidR="00FD07F6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в информационно-телекоммуникационной сети “Интернет</w:t>
      </w:r>
      <w:r w:rsidR="008C3B17">
        <w:rPr>
          <w:b/>
          <w:bCs/>
          <w:sz w:val="26"/>
          <w:szCs w:val="26"/>
        </w:rPr>
        <w:t>”, на</w:t>
      </w:r>
      <w:r>
        <w:rPr>
          <w:b/>
          <w:bCs/>
          <w:sz w:val="26"/>
          <w:szCs w:val="26"/>
        </w:rPr>
        <w:t xml:space="preserve"> которых</w:t>
      </w:r>
      <w:r w:rsidR="00FD07F6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государственным гражданским служащим или</w:t>
      </w:r>
      <w:r w:rsidR="00FD07F6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муниципальным служащим, гражданином Российской </w:t>
      </w:r>
      <w:r w:rsidR="008C3B17">
        <w:rPr>
          <w:b/>
          <w:bCs/>
          <w:sz w:val="26"/>
          <w:szCs w:val="26"/>
        </w:rPr>
        <w:t>Федерации, претендующим</w:t>
      </w:r>
      <w:r>
        <w:rPr>
          <w:b/>
          <w:bCs/>
          <w:sz w:val="26"/>
          <w:szCs w:val="26"/>
        </w:rPr>
        <w:t xml:space="preserve"> на замещение должности государственной</w:t>
      </w:r>
      <w:r w:rsidR="00FD07F6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гражданской службы Российской Федерации или</w:t>
      </w:r>
      <w:r w:rsidR="00FD07F6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 xml:space="preserve">муниципальной службы, размещались общедоступная </w:t>
      </w:r>
      <w:r w:rsidR="008C3B17">
        <w:rPr>
          <w:b/>
          <w:bCs/>
          <w:sz w:val="26"/>
          <w:szCs w:val="26"/>
        </w:rPr>
        <w:t>информация, а</w:t>
      </w:r>
      <w:r>
        <w:rPr>
          <w:b/>
          <w:bCs/>
          <w:sz w:val="26"/>
          <w:szCs w:val="26"/>
        </w:rPr>
        <w:t xml:space="preserve"> также данные, позволяющие его идентифицировать</w:t>
      </w:r>
    </w:p>
    <w:p w:rsidR="00500A59" w:rsidRDefault="00500A59">
      <w:pPr>
        <w:rPr>
          <w:sz w:val="24"/>
          <w:szCs w:val="24"/>
        </w:rPr>
      </w:pPr>
      <w:r>
        <w:rPr>
          <w:sz w:val="24"/>
          <w:szCs w:val="24"/>
        </w:rPr>
        <w:t xml:space="preserve">Я,  </w:t>
      </w:r>
    </w:p>
    <w:p w:rsidR="00500A59" w:rsidRDefault="00500A59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500A59" w:rsidRDefault="00500A59">
      <w:pPr>
        <w:rPr>
          <w:sz w:val="24"/>
          <w:szCs w:val="24"/>
        </w:rPr>
      </w:pPr>
    </w:p>
    <w:p w:rsidR="00500A59" w:rsidRDefault="00500A59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500A59" w:rsidRDefault="00500A59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500A59" w:rsidRDefault="00500A59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должность, замещаемая государственным гражданским служащим или муниципальным </w:t>
      </w:r>
      <w:r w:rsidR="00A62685">
        <w:rPr>
          <w:sz w:val="18"/>
          <w:szCs w:val="18"/>
        </w:rPr>
        <w:t>служащим, или</w:t>
      </w:r>
      <w:r>
        <w:rPr>
          <w:sz w:val="18"/>
          <w:szCs w:val="18"/>
        </w:rPr>
        <w:t xml:space="preserve">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500A59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A59" w:rsidRDefault="00500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A59" w:rsidRDefault="00500A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0A59" w:rsidRDefault="00500A59" w:rsidP="00C436E6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A59" w:rsidRDefault="00500A59" w:rsidP="00A626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0A59" w:rsidRDefault="00500A59" w:rsidP="00C436E6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A59" w:rsidRDefault="00500A59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500A59" w:rsidRDefault="00500A59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информационно-телекоммуникационной сети “Интернет” общедоступной </w:t>
      </w:r>
      <w:r w:rsidR="00A62685">
        <w:rPr>
          <w:sz w:val="24"/>
          <w:szCs w:val="24"/>
        </w:rPr>
        <w:t>информации,</w:t>
      </w:r>
      <w:r>
        <w:rPr>
          <w:sz w:val="24"/>
          <w:szCs w:val="24"/>
        </w:rPr>
        <w:t xml:space="preserve"> а также данных, позволяющих меня идентифицировать: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500A59" w:rsidTr="004C7D3F">
        <w:tc>
          <w:tcPr>
            <w:tcW w:w="624" w:type="dxa"/>
            <w:vAlign w:val="center"/>
          </w:tcPr>
          <w:p w:rsidR="00500A59" w:rsidRDefault="00500A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500A59" w:rsidRDefault="00500A59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Адрес </w:t>
            </w:r>
            <w:r w:rsidR="00A62685">
              <w:rPr>
                <w:sz w:val="24"/>
                <w:szCs w:val="24"/>
              </w:rPr>
              <w:t>сайта </w:t>
            </w:r>
            <w:r w:rsidR="00A62685">
              <w:rPr>
                <w:rStyle w:val="a9"/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1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  <w:proofErr w:type="gramEnd"/>
          </w:p>
        </w:tc>
      </w:tr>
      <w:tr w:rsidR="00500A59" w:rsidTr="004C7D3F">
        <w:tc>
          <w:tcPr>
            <w:tcW w:w="624" w:type="dxa"/>
          </w:tcPr>
          <w:p w:rsidR="00500A59" w:rsidRDefault="00500A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500A59" w:rsidRPr="005967EC" w:rsidRDefault="00500A59" w:rsidP="005A04F1">
            <w:pPr>
              <w:rPr>
                <w:sz w:val="32"/>
                <w:szCs w:val="32"/>
              </w:rPr>
            </w:pPr>
          </w:p>
        </w:tc>
      </w:tr>
      <w:tr w:rsidR="00500A59" w:rsidTr="004C7D3F">
        <w:tc>
          <w:tcPr>
            <w:tcW w:w="624" w:type="dxa"/>
          </w:tcPr>
          <w:p w:rsidR="00500A59" w:rsidRDefault="00500A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500A59" w:rsidRPr="00D36355" w:rsidRDefault="00500A59" w:rsidP="00D36355">
            <w:pPr>
              <w:rPr>
                <w:sz w:val="32"/>
                <w:szCs w:val="32"/>
              </w:rPr>
            </w:pPr>
          </w:p>
        </w:tc>
      </w:tr>
      <w:tr w:rsidR="00500A59" w:rsidTr="004C7D3F">
        <w:tc>
          <w:tcPr>
            <w:tcW w:w="624" w:type="dxa"/>
          </w:tcPr>
          <w:p w:rsidR="00500A59" w:rsidRDefault="00500A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500A59" w:rsidRPr="004C7D3F" w:rsidRDefault="00500A59">
            <w:pPr>
              <w:rPr>
                <w:sz w:val="32"/>
                <w:szCs w:val="32"/>
              </w:rPr>
            </w:pPr>
          </w:p>
        </w:tc>
      </w:tr>
      <w:tr w:rsidR="00BF54E2" w:rsidTr="004C7D3F">
        <w:tc>
          <w:tcPr>
            <w:tcW w:w="624" w:type="dxa"/>
          </w:tcPr>
          <w:p w:rsidR="00BF54E2" w:rsidRDefault="00BF5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BF54E2" w:rsidRPr="004C7D3F" w:rsidRDefault="00BF54E2">
            <w:pPr>
              <w:rPr>
                <w:sz w:val="32"/>
                <w:szCs w:val="32"/>
              </w:rPr>
            </w:pPr>
          </w:p>
        </w:tc>
      </w:tr>
    </w:tbl>
    <w:p w:rsidR="00A019D3" w:rsidRDefault="00A019D3">
      <w:pPr>
        <w:spacing w:before="240" w:after="120"/>
        <w:rPr>
          <w:sz w:val="24"/>
          <w:szCs w:val="24"/>
        </w:rPr>
      </w:pPr>
    </w:p>
    <w:p w:rsidR="00500A59" w:rsidRDefault="00500A59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500A59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A59" w:rsidRDefault="00500A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0A59" w:rsidRDefault="00500A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A59" w:rsidRDefault="00500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0A59" w:rsidRDefault="00500A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A59" w:rsidRDefault="00500A5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0A59" w:rsidRDefault="00500A59" w:rsidP="00A651E7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0A59" w:rsidRDefault="00500A59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00A59" w:rsidRDefault="00500A59">
            <w:pPr>
              <w:jc w:val="center"/>
              <w:rPr>
                <w:sz w:val="24"/>
                <w:szCs w:val="24"/>
              </w:rPr>
            </w:pPr>
          </w:p>
        </w:tc>
      </w:tr>
      <w:tr w:rsidR="00500A59" w:rsidRPr="00D3635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500A59" w:rsidRDefault="00500A59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500A59" w:rsidRDefault="00500A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500A59" w:rsidRDefault="00500A59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00A59" w:rsidRDefault="00500A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00A59" w:rsidRDefault="00500A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500A59" w:rsidRDefault="00500A59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500A59" w:rsidRDefault="00500A59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500A59" w:rsidRDefault="00500A59" w:rsidP="006D33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служащего)</w:t>
            </w:r>
          </w:p>
        </w:tc>
      </w:tr>
    </w:tbl>
    <w:p w:rsidR="00500A59" w:rsidRPr="00BF54E2" w:rsidRDefault="00500A59">
      <w:pPr>
        <w:spacing w:before="240"/>
        <w:rPr>
          <w:sz w:val="10"/>
          <w:szCs w:val="10"/>
        </w:rPr>
      </w:pPr>
    </w:p>
    <w:p w:rsidR="00500A59" w:rsidRDefault="00500A59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500A59" w:rsidRDefault="00500A59">
      <w:pPr>
        <w:rPr>
          <w:sz w:val="24"/>
          <w:szCs w:val="24"/>
        </w:rPr>
      </w:pPr>
    </w:p>
    <w:p w:rsidR="00C436E6" w:rsidRDefault="00C436E6">
      <w:pPr>
        <w:rPr>
          <w:sz w:val="24"/>
          <w:szCs w:val="24"/>
        </w:rPr>
      </w:pPr>
    </w:p>
    <w:p w:rsidR="00C436E6" w:rsidRDefault="00C436E6">
      <w:pPr>
        <w:rPr>
          <w:sz w:val="24"/>
          <w:szCs w:val="24"/>
        </w:rPr>
      </w:pPr>
    </w:p>
    <w:p w:rsidR="00C436E6" w:rsidRDefault="00C436E6">
      <w:pPr>
        <w:rPr>
          <w:sz w:val="24"/>
          <w:szCs w:val="24"/>
        </w:rPr>
      </w:pPr>
    </w:p>
    <w:sectPr w:rsidR="00C436E6" w:rsidSect="00E30BC0">
      <w:pgSz w:w="11907" w:h="16840" w:code="9"/>
      <w:pgMar w:top="1134" w:right="567" w:bottom="1134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EF8" w:rsidRDefault="00DA6EF8">
      <w:r>
        <w:separator/>
      </w:r>
    </w:p>
  </w:endnote>
  <w:endnote w:type="continuationSeparator" w:id="0">
    <w:p w:rsidR="00DA6EF8" w:rsidRDefault="00DA6EF8">
      <w:r>
        <w:continuationSeparator/>
      </w:r>
    </w:p>
  </w:endnote>
  <w:endnote w:id="1">
    <w:p w:rsidR="00361D1B" w:rsidRDefault="00500A59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EF8" w:rsidRDefault="00DA6EF8">
      <w:r>
        <w:separator/>
      </w:r>
    </w:p>
  </w:footnote>
  <w:footnote w:type="continuationSeparator" w:id="0">
    <w:p w:rsidR="00DA6EF8" w:rsidRDefault="00DA6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685"/>
    <w:rsid w:val="00012595"/>
    <w:rsid w:val="00042C1F"/>
    <w:rsid w:val="00082D75"/>
    <w:rsid w:val="00236353"/>
    <w:rsid w:val="002955A2"/>
    <w:rsid w:val="002C473E"/>
    <w:rsid w:val="003602CA"/>
    <w:rsid w:val="00361D1B"/>
    <w:rsid w:val="0042676F"/>
    <w:rsid w:val="00460FE0"/>
    <w:rsid w:val="004B18F9"/>
    <w:rsid w:val="004B3D1E"/>
    <w:rsid w:val="004C7D3F"/>
    <w:rsid w:val="00500A59"/>
    <w:rsid w:val="005967EC"/>
    <w:rsid w:val="005A04F1"/>
    <w:rsid w:val="006D33C1"/>
    <w:rsid w:val="0070515F"/>
    <w:rsid w:val="00810DC8"/>
    <w:rsid w:val="00827E5D"/>
    <w:rsid w:val="00831C14"/>
    <w:rsid w:val="008329D7"/>
    <w:rsid w:val="008337B9"/>
    <w:rsid w:val="00843C1A"/>
    <w:rsid w:val="0087053F"/>
    <w:rsid w:val="00890BD1"/>
    <w:rsid w:val="008B36CB"/>
    <w:rsid w:val="008C3B17"/>
    <w:rsid w:val="009B72F6"/>
    <w:rsid w:val="009E5AAB"/>
    <w:rsid w:val="00A019D3"/>
    <w:rsid w:val="00A61102"/>
    <w:rsid w:val="00A62685"/>
    <w:rsid w:val="00A651E7"/>
    <w:rsid w:val="00BF54E2"/>
    <w:rsid w:val="00C0078B"/>
    <w:rsid w:val="00C436E6"/>
    <w:rsid w:val="00C80C03"/>
    <w:rsid w:val="00CD0FE6"/>
    <w:rsid w:val="00D36355"/>
    <w:rsid w:val="00DA6EF8"/>
    <w:rsid w:val="00DF39C5"/>
    <w:rsid w:val="00E30BC0"/>
    <w:rsid w:val="00E8125F"/>
    <w:rsid w:val="00EA7208"/>
    <w:rsid w:val="00EE3960"/>
    <w:rsid w:val="00F717BD"/>
    <w:rsid w:val="00FD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endnote reference" w:semiHidden="1"/>
    <w:lsdException w:name="endnote text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6268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268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endnote reference" w:semiHidden="1"/>
    <w:lsdException w:name="endnote text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6268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26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6FB3844C.dotm</Template>
  <TotalTime>1</TotalTime>
  <Pages>1</Pages>
  <Words>156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Шелковая Анастасия Николаевна</cp:lastModifiedBy>
  <cp:revision>4</cp:revision>
  <cp:lastPrinted>2023-01-27T01:25:00Z</cp:lastPrinted>
  <dcterms:created xsi:type="dcterms:W3CDTF">2021-02-08T05:29:00Z</dcterms:created>
  <dcterms:modified xsi:type="dcterms:W3CDTF">2023-01-27T01:25:00Z</dcterms:modified>
</cp:coreProperties>
</file>